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CCEE9" w14:textId="77777777" w:rsidR="008417DD" w:rsidRDefault="008417DD" w:rsidP="008417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RYNGDEN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F5AB8D4" w14:textId="77777777" w:rsidR="008417DD" w:rsidRDefault="008417DD" w:rsidP="008417DD">
      <w:pPr>
        <w:pStyle w:val="NoSpacing"/>
        <w:rPr>
          <w:rFonts w:cs="Times New Roman"/>
          <w:szCs w:val="24"/>
        </w:rPr>
      </w:pPr>
    </w:p>
    <w:p w14:paraId="66718457" w14:textId="77777777" w:rsidR="008417DD" w:rsidRDefault="008417DD" w:rsidP="008417DD">
      <w:pPr>
        <w:pStyle w:val="NoSpacing"/>
        <w:rPr>
          <w:rFonts w:cs="Times New Roman"/>
          <w:szCs w:val="24"/>
        </w:rPr>
      </w:pPr>
    </w:p>
    <w:p w14:paraId="2BEEE9F4" w14:textId="77777777" w:rsidR="008417DD" w:rsidRDefault="008417DD" w:rsidP="008417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Robert </w:t>
      </w:r>
      <w:proofErr w:type="spellStart"/>
      <w:r>
        <w:rPr>
          <w:rFonts w:cs="Times New Roman"/>
          <w:szCs w:val="24"/>
        </w:rPr>
        <w:t>Thomkyns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Salehurst,Sussex</w:t>
      </w:r>
      <w:proofErr w:type="spellEnd"/>
      <w:proofErr w:type="gramEnd"/>
      <w:r>
        <w:rPr>
          <w:rFonts w:cs="Times New Roman"/>
          <w:szCs w:val="24"/>
        </w:rPr>
        <w:t>(q.v.),</w:t>
      </w:r>
    </w:p>
    <w:p w14:paraId="07920225" w14:textId="77777777" w:rsidR="008417DD" w:rsidRDefault="008417DD" w:rsidP="008417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Lednard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Chipstead</w:t>
      </w:r>
      <w:proofErr w:type="spellEnd"/>
      <w:r>
        <w:rPr>
          <w:rFonts w:cs="Times New Roman"/>
          <w:szCs w:val="24"/>
        </w:rPr>
        <w:t xml:space="preserve">, Kent(q.v.), John Taylor of </w:t>
      </w:r>
      <w:proofErr w:type="spellStart"/>
      <w:r>
        <w:rPr>
          <w:rFonts w:cs="Times New Roman"/>
          <w:szCs w:val="24"/>
        </w:rPr>
        <w:t>Harrietsham</w:t>
      </w:r>
      <w:proofErr w:type="spellEnd"/>
      <w:r>
        <w:rPr>
          <w:rFonts w:cs="Times New Roman"/>
          <w:szCs w:val="24"/>
        </w:rPr>
        <w:t>(q.v.),</w:t>
      </w:r>
    </w:p>
    <w:p w14:paraId="07690A61" w14:textId="77777777" w:rsidR="008417DD" w:rsidRDefault="008417DD" w:rsidP="008417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John Iser of Sevenoaks(q.v.) and Alan Erle of Cranbrook(q.v.).</w:t>
      </w:r>
    </w:p>
    <w:p w14:paraId="63BFE2E8" w14:textId="77777777" w:rsidR="008417DD" w:rsidRDefault="008417DD" w:rsidP="008417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370DCE9" w14:textId="77777777" w:rsidR="008417DD" w:rsidRDefault="008417DD" w:rsidP="008417DD">
      <w:pPr>
        <w:pStyle w:val="NoSpacing"/>
        <w:rPr>
          <w:rFonts w:cs="Times New Roman"/>
          <w:szCs w:val="24"/>
        </w:rPr>
      </w:pPr>
    </w:p>
    <w:p w14:paraId="2BD7AF70" w14:textId="77777777" w:rsidR="008417DD" w:rsidRDefault="008417DD" w:rsidP="008417DD">
      <w:pPr>
        <w:pStyle w:val="NoSpacing"/>
        <w:rPr>
          <w:rFonts w:cs="Times New Roman"/>
          <w:szCs w:val="24"/>
        </w:rPr>
      </w:pPr>
    </w:p>
    <w:p w14:paraId="0C721888" w14:textId="77777777" w:rsidR="008417DD" w:rsidRDefault="008417DD" w:rsidP="008417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March 2024</w:t>
      </w:r>
    </w:p>
    <w:p w14:paraId="12FD9C8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0BE44" w14:textId="77777777" w:rsidR="008417DD" w:rsidRDefault="008417DD" w:rsidP="009139A6">
      <w:r>
        <w:separator/>
      </w:r>
    </w:p>
  </w:endnote>
  <w:endnote w:type="continuationSeparator" w:id="0">
    <w:p w14:paraId="52019B78" w14:textId="77777777" w:rsidR="008417DD" w:rsidRDefault="008417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C9B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A814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573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C09B4" w14:textId="77777777" w:rsidR="008417DD" w:rsidRDefault="008417DD" w:rsidP="009139A6">
      <w:r>
        <w:separator/>
      </w:r>
    </w:p>
  </w:footnote>
  <w:footnote w:type="continuationSeparator" w:id="0">
    <w:p w14:paraId="795E95FB" w14:textId="77777777" w:rsidR="008417DD" w:rsidRDefault="008417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24E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AA2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EE0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7DD"/>
    <w:rsid w:val="000666E0"/>
    <w:rsid w:val="002510B7"/>
    <w:rsid w:val="00270799"/>
    <w:rsid w:val="005C130B"/>
    <w:rsid w:val="00826F5C"/>
    <w:rsid w:val="008417DD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A9107"/>
  <w15:chartTrackingRefBased/>
  <w15:docId w15:val="{190CF49B-A888-40D9-B272-167E0876C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417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2024-04-07T19:43:00Z</dcterms:created>
  <dcterms:modified xsi:type="dcterms:W3CDTF">2024-04-07T19:43:00Z</dcterms:modified>
</cp:coreProperties>
</file>